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26D2C" w14:textId="3213E1E8" w:rsidR="00EA49C1" w:rsidRPr="00DE3FC8" w:rsidRDefault="00EA49C1" w:rsidP="00EA49C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127524601"/>
      <w:bookmarkStart w:id="1" w:name="_Hlk31821325"/>
      <w:bookmarkStart w:id="2" w:name="_Hlk31821338"/>
      <w:r w:rsidRPr="00DE3FC8">
        <w:rPr>
          <w:lang w:val="en-US"/>
        </w:rPr>
        <w:t>3GPP TSG-RAN WG2 #1</w:t>
      </w:r>
      <w:r>
        <w:rPr>
          <w:lang w:val="en-US"/>
        </w:rPr>
        <w:t>23bis</w:t>
      </w:r>
      <w:r w:rsidRPr="00DE3FC8">
        <w:rPr>
          <w:lang w:val="en-US"/>
        </w:rPr>
        <w:tab/>
      </w:r>
      <w:r w:rsidR="00AD5781" w:rsidRPr="004D759F">
        <w:rPr>
          <w:sz w:val="28"/>
          <w:szCs w:val="22"/>
        </w:rPr>
        <w:t>R2-2310128</w:t>
      </w:r>
    </w:p>
    <w:p w14:paraId="0222E3CA" w14:textId="77777777" w:rsidR="00EA49C1" w:rsidRDefault="00EA49C1" w:rsidP="00EA49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9 – 13 Oct 2023                            </w:t>
      </w:r>
    </w:p>
    <w:bookmarkEnd w:id="0"/>
    <w:p w14:paraId="139F12FC" w14:textId="0977AB4B" w:rsidR="00EA49C1" w:rsidRPr="00ED30CD" w:rsidRDefault="00EA49C1" w:rsidP="006F7AD4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en-US" w:eastAsia="sv-SE"/>
        </w:rPr>
      </w:pPr>
    </w:p>
    <w:bookmarkEnd w:id="1"/>
    <w:bookmarkEnd w:id="2"/>
    <w:p w14:paraId="05A81025" w14:textId="77777777" w:rsidR="006F7AD4" w:rsidRDefault="006F7AD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1435736" w14:textId="1BEA14B4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7A6C" w:rsidRPr="00DA7F7C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1A7A6C">
        <w:rPr>
          <w:rFonts w:ascii="Arial" w:hAnsi="Arial" w:cs="Arial"/>
          <w:b/>
          <w:sz w:val="22"/>
          <w:szCs w:val="22"/>
        </w:rPr>
        <w:t xml:space="preserve"> </w:t>
      </w:r>
      <w:r w:rsidR="001A7A6C" w:rsidRPr="001A7A6C">
        <w:rPr>
          <w:rFonts w:ascii="Arial" w:hAnsi="Arial" w:cs="Arial"/>
          <w:sz w:val="22"/>
          <w:szCs w:val="22"/>
        </w:rPr>
        <w:t xml:space="preserve">LS </w:t>
      </w:r>
      <w:r w:rsidR="009E6E8F">
        <w:rPr>
          <w:rFonts w:ascii="Arial" w:hAnsi="Arial" w:cs="Arial"/>
          <w:sz w:val="22"/>
          <w:szCs w:val="22"/>
        </w:rPr>
        <w:t>reply to RAN4 LS R4-</w:t>
      </w:r>
      <w:r w:rsidR="00672DB0">
        <w:rPr>
          <w:rFonts w:ascii="Arial" w:hAnsi="Arial" w:cs="Arial"/>
          <w:sz w:val="22"/>
          <w:szCs w:val="22"/>
        </w:rPr>
        <w:t>2314351</w:t>
      </w:r>
    </w:p>
    <w:p w14:paraId="0F756858" w14:textId="7E290E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20AE" w:rsidRPr="00E720AE">
        <w:rPr>
          <w:rFonts w:ascii="Arial" w:hAnsi="Arial" w:cs="Arial"/>
          <w:sz w:val="22"/>
          <w:szCs w:val="22"/>
        </w:rPr>
        <w:t>R4-</w:t>
      </w:r>
      <w:r w:rsidR="001730F1">
        <w:rPr>
          <w:rFonts w:ascii="Arial" w:hAnsi="Arial" w:cs="Arial"/>
          <w:sz w:val="22"/>
          <w:szCs w:val="22"/>
        </w:rPr>
        <w:t>2314351</w:t>
      </w:r>
    </w:p>
    <w:p w14:paraId="2630B484" w14:textId="47367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291EAD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1562" w:rsidRPr="00C53656">
        <w:rPr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0DFDF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RAN2</w:t>
      </w:r>
    </w:p>
    <w:p w14:paraId="1691979C" w14:textId="5AE182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</w:t>
      </w:r>
      <w:r w:rsidR="0029395B">
        <w:rPr>
          <w:rFonts w:ascii="Arial" w:hAnsi="Arial" w:cs="Arial"/>
          <w:bCs/>
          <w:sz w:val="22"/>
          <w:szCs w:val="22"/>
        </w:rPr>
        <w:t>4</w:t>
      </w:r>
    </w:p>
    <w:p w14:paraId="6A71F37E" w14:textId="3B1599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</w:t>
      </w:r>
      <w:r w:rsidR="0029395B">
        <w:rPr>
          <w:rFonts w:ascii="Arial" w:hAnsi="Arial" w:cs="Arial"/>
          <w:bCs/>
          <w:sz w:val="22"/>
          <w:szCs w:val="22"/>
        </w:rPr>
        <w:t>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31643E8E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119E">
        <w:rPr>
          <w:rFonts w:ascii="Arial" w:eastAsia="SimSun" w:hAnsi="Arial" w:cs="Arial"/>
          <w:sz w:val="22"/>
          <w:lang w:val="en-US" w:eastAsia="en-US"/>
        </w:rPr>
        <w:t>Min Wang</w:t>
      </w:r>
    </w:p>
    <w:p w14:paraId="10D8C31B" w14:textId="469893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3119E">
        <w:rPr>
          <w:rFonts w:ascii="Arial" w:eastAsia="SimSun" w:hAnsi="Arial" w:cs="Arial"/>
          <w:sz w:val="22"/>
          <w:lang w:val="en-US" w:eastAsia="en-US"/>
        </w:rPr>
        <w:t>min.w.wang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F3119E">
        <w:rPr>
          <w:rFonts w:ascii="Arial" w:eastAsia="SimSun" w:hAnsi="Arial" w:cs="Arial"/>
          <w:sz w:val="22"/>
          <w:lang w:val="en-US" w:eastAsia="en-US"/>
        </w:rPr>
        <w:t>ericsson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4C7038" w14:textId="77777777" w:rsidR="009D5B13" w:rsidRPr="00BE3B88" w:rsidRDefault="009D5B13" w:rsidP="009D5B13">
      <w:pPr>
        <w:rPr>
          <w:rFonts w:ascii="Arial" w:hAnsi="Arial" w:cs="Arial"/>
        </w:rPr>
      </w:pPr>
      <w:r w:rsidRPr="00BE3B88">
        <w:rPr>
          <w:rFonts w:ascii="Arial" w:hAnsi="Arial" w:cs="Arial"/>
        </w:rPr>
        <w:t xml:space="preserve">RAN4 has discussed RRM requirements for following </w:t>
      </w:r>
      <w:proofErr w:type="spellStart"/>
      <w:r w:rsidRPr="00BE3B88">
        <w:rPr>
          <w:rFonts w:ascii="Arial" w:hAnsi="Arial" w:cs="Arial"/>
        </w:rPr>
        <w:t>sidelink</w:t>
      </w:r>
      <w:proofErr w:type="spellEnd"/>
      <w:r w:rsidRPr="00BE3B88">
        <w:rPr>
          <w:rFonts w:ascii="Arial" w:hAnsi="Arial" w:cs="Arial"/>
        </w:rPr>
        <w:t xml:space="preserve"> procedure:</w:t>
      </w:r>
    </w:p>
    <w:p w14:paraId="3779FCDF" w14:textId="77777777" w:rsidR="009D5B13" w:rsidRPr="00BA6FE3" w:rsidRDefault="009D5B13" w:rsidP="009D5B13">
      <w:pPr>
        <w:pStyle w:val="ListParagraph"/>
        <w:numPr>
          <w:ilvl w:val="0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BA6FE3">
        <w:rPr>
          <w:rFonts w:ascii="Arial" w:hAnsi="Arial" w:cs="Arial"/>
          <w:sz w:val="20"/>
          <w:szCs w:val="20"/>
        </w:rPr>
        <w:t xml:space="preserve">Procedure for initiation/cease of SLSS </w:t>
      </w:r>
      <w:proofErr w:type="gramStart"/>
      <w:r w:rsidRPr="00BA6FE3">
        <w:rPr>
          <w:rFonts w:ascii="Arial" w:hAnsi="Arial" w:cs="Arial"/>
          <w:sz w:val="20"/>
          <w:szCs w:val="20"/>
        </w:rPr>
        <w:t>transmissions</w:t>
      </w:r>
      <w:proofErr w:type="gramEnd"/>
    </w:p>
    <w:p w14:paraId="130B569D" w14:textId="4C363C90" w:rsidR="00C0480B" w:rsidRDefault="009D5B13" w:rsidP="00F7536E">
      <w:pPr>
        <w:rPr>
          <w:rFonts w:ascii="Arial" w:hAnsi="Arial" w:cs="Arial"/>
        </w:rPr>
      </w:pPr>
      <w:r w:rsidRPr="00BE3B88">
        <w:rPr>
          <w:rFonts w:ascii="Arial" w:hAnsi="Arial" w:cs="Arial"/>
        </w:rPr>
        <w:t xml:space="preserve">Based on the discussion, </w:t>
      </w:r>
      <w:r w:rsidR="00F7536E" w:rsidRPr="00DB7EF1">
        <w:rPr>
          <w:rFonts w:ascii="Arial" w:hAnsi="Arial" w:cs="Arial"/>
        </w:rPr>
        <w:t>RAN4 respectfully</w:t>
      </w:r>
      <w:r w:rsidR="00F7536E">
        <w:rPr>
          <w:rFonts w:ascii="Arial" w:hAnsi="Arial" w:cs="Arial"/>
        </w:rPr>
        <w:t xml:space="preserve"> asks RAN2 provide feedback on the expected UE actions upon exceeding the maximum allowed CCA failures during the evaluation </w:t>
      </w:r>
      <w:proofErr w:type="gramStart"/>
      <w:r w:rsidR="00F7536E">
        <w:rPr>
          <w:rFonts w:ascii="Arial" w:hAnsi="Arial" w:cs="Arial"/>
        </w:rPr>
        <w:t>period</w:t>
      </w:r>
      <w:r w:rsidR="00F7536E" w:rsidRPr="006958E1" w:rsidDel="00F7536E">
        <w:rPr>
          <w:rFonts w:ascii="Arial" w:hAnsi="Arial" w:cs="Arial"/>
        </w:rPr>
        <w:t xml:space="preserve"> </w:t>
      </w:r>
      <w:r w:rsidR="00C0480B" w:rsidRPr="006958E1">
        <w:rPr>
          <w:rFonts w:ascii="Arial" w:hAnsi="Arial" w:cs="Arial"/>
        </w:rPr>
        <w:t>.</w:t>
      </w:r>
      <w:proofErr w:type="gramEnd"/>
    </w:p>
    <w:p w14:paraId="350684A6" w14:textId="71AF3026" w:rsidR="00C0480B" w:rsidRDefault="00C0480B" w:rsidP="003B3C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understands that </w:t>
      </w:r>
      <w:r w:rsidRPr="003A3D04">
        <w:rPr>
          <w:rFonts w:ascii="Arial" w:hAnsi="Arial" w:cs="Arial"/>
        </w:rPr>
        <w:t xml:space="preserve">RAN4 discussions </w:t>
      </w:r>
      <w:r w:rsidR="003B3C0E" w:rsidRPr="00D005AF">
        <w:rPr>
          <w:rFonts w:ascii="Arial" w:hAnsi="Arial" w:cs="Arial"/>
        </w:rPr>
        <w:t xml:space="preserve">concerns a scenario where a UE is </w:t>
      </w:r>
      <w:r w:rsidR="003B3C0E" w:rsidRPr="00BA6FE3">
        <w:rPr>
          <w:rFonts w:ascii="Arial" w:hAnsi="Arial" w:cs="Arial"/>
        </w:rPr>
        <w:t xml:space="preserve">synchronized to a selected </w:t>
      </w:r>
      <w:proofErr w:type="spellStart"/>
      <w:r w:rsidR="003B3C0E" w:rsidRPr="00BA6FE3">
        <w:rPr>
          <w:rFonts w:ascii="Arial" w:hAnsi="Arial" w:cs="Arial"/>
        </w:rPr>
        <w:t>SyncRef</w:t>
      </w:r>
      <w:proofErr w:type="spellEnd"/>
      <w:r w:rsidR="003B3C0E" w:rsidRPr="00BA6FE3">
        <w:rPr>
          <w:rFonts w:ascii="Arial" w:hAnsi="Arial" w:cs="Arial"/>
        </w:rPr>
        <w:t xml:space="preserve"> </w:t>
      </w:r>
      <w:proofErr w:type="gramStart"/>
      <w:r w:rsidR="003B3C0E" w:rsidRPr="00BA6FE3">
        <w:rPr>
          <w:rFonts w:ascii="Arial" w:hAnsi="Arial" w:cs="Arial"/>
        </w:rPr>
        <w:t>UE</w:t>
      </w:r>
      <w:proofErr w:type="gramEnd"/>
      <w:r w:rsidR="003B3C0E" w:rsidRPr="00BA6FE3">
        <w:rPr>
          <w:rFonts w:ascii="Arial" w:hAnsi="Arial" w:cs="Arial"/>
        </w:rPr>
        <w:t xml:space="preserve"> </w:t>
      </w:r>
      <w:r w:rsidR="003B3C0E">
        <w:rPr>
          <w:rFonts w:ascii="Arial" w:hAnsi="Arial" w:cs="Arial"/>
        </w:rPr>
        <w:t xml:space="preserve">and the UE </w:t>
      </w:r>
      <w:r w:rsidR="003B3C0E" w:rsidRPr="00BA6FE3">
        <w:rPr>
          <w:rFonts w:ascii="Arial" w:hAnsi="Arial" w:cs="Arial"/>
        </w:rPr>
        <w:t xml:space="preserve">can itself become a new </w:t>
      </w:r>
      <w:proofErr w:type="spellStart"/>
      <w:r w:rsidR="003B3C0E" w:rsidRPr="00BA6FE3">
        <w:rPr>
          <w:rFonts w:ascii="Arial" w:hAnsi="Arial" w:cs="Arial"/>
        </w:rPr>
        <w:t>SyncRef</w:t>
      </w:r>
      <w:proofErr w:type="spellEnd"/>
      <w:r w:rsidR="003B3C0E" w:rsidRPr="00BA6FE3">
        <w:rPr>
          <w:rFonts w:ascii="Arial" w:hAnsi="Arial" w:cs="Arial"/>
        </w:rPr>
        <w:t xml:space="preserve"> UE</w:t>
      </w:r>
      <w:r w:rsidR="003B3C0E">
        <w:rPr>
          <w:rFonts w:ascii="Arial" w:hAnsi="Arial" w:cs="Arial"/>
        </w:rPr>
        <w:t xml:space="preserve"> by checking</w:t>
      </w:r>
      <w:r w:rsidR="003B3C0E" w:rsidRPr="00BA6FE3">
        <w:rPr>
          <w:rFonts w:ascii="Arial" w:hAnsi="Arial" w:cs="Arial"/>
        </w:rPr>
        <w:t xml:space="preserve"> the RSRP of its selected </w:t>
      </w:r>
      <w:proofErr w:type="spellStart"/>
      <w:r w:rsidR="003B3C0E" w:rsidRPr="00BA6FE3">
        <w:rPr>
          <w:rFonts w:ascii="Arial" w:hAnsi="Arial" w:cs="Arial"/>
        </w:rPr>
        <w:t>SyncRef</w:t>
      </w:r>
      <w:proofErr w:type="spellEnd"/>
      <w:r w:rsidR="003B3C0E" w:rsidRPr="00BA6FE3">
        <w:rPr>
          <w:rFonts w:ascii="Arial" w:hAnsi="Arial" w:cs="Arial"/>
        </w:rPr>
        <w:t xml:space="preserve"> UE is below a preconfigured threshold.</w:t>
      </w:r>
      <w:r w:rsidR="003B3C0E">
        <w:rPr>
          <w:rFonts w:ascii="Arial" w:hAnsi="Arial" w:cs="Arial"/>
        </w:rPr>
        <w:t xml:space="preserve"> In this scenario, the UE </w:t>
      </w:r>
      <w:r w:rsidR="003B3C0E" w:rsidRPr="000B793D">
        <w:rPr>
          <w:rFonts w:ascii="Arial" w:hAnsi="Arial" w:cs="Arial"/>
        </w:rPr>
        <w:t>measures PSBCH-RSRP</w:t>
      </w:r>
      <w:r w:rsidR="003B3C0E">
        <w:rPr>
          <w:rFonts w:ascii="Arial" w:hAnsi="Arial" w:cs="Arial"/>
        </w:rPr>
        <w:t xml:space="preserve"> of </w:t>
      </w:r>
      <w:r w:rsidR="003B3C0E" w:rsidRPr="000B793D">
        <w:rPr>
          <w:rFonts w:ascii="Arial" w:hAnsi="Arial" w:cs="Arial"/>
        </w:rPr>
        <w:t xml:space="preserve">the </w:t>
      </w:r>
      <w:proofErr w:type="spellStart"/>
      <w:r w:rsidR="003B3C0E" w:rsidRPr="000B793D">
        <w:rPr>
          <w:rFonts w:ascii="Arial" w:hAnsi="Arial" w:cs="Arial"/>
        </w:rPr>
        <w:t>SyncRef</w:t>
      </w:r>
      <w:proofErr w:type="spellEnd"/>
      <w:r w:rsidR="003B3C0E" w:rsidRPr="000B793D">
        <w:rPr>
          <w:rFonts w:ascii="Arial" w:hAnsi="Arial" w:cs="Arial"/>
        </w:rPr>
        <w:t xml:space="preserve"> U</w:t>
      </w:r>
      <w:r w:rsidR="003B3C0E">
        <w:rPr>
          <w:rFonts w:ascii="Arial" w:hAnsi="Arial" w:cs="Arial"/>
        </w:rPr>
        <w:t xml:space="preserve">E and compares with the preconfigured threshold </w:t>
      </w:r>
      <w:proofErr w:type="spellStart"/>
      <w:r w:rsidR="003B3C0E" w:rsidRPr="00C0503E">
        <w:rPr>
          <w:i/>
        </w:rPr>
        <w:t>syncTxThreshOoC</w:t>
      </w:r>
      <w:proofErr w:type="spellEnd"/>
      <w:r w:rsidR="003B3C0E">
        <w:rPr>
          <w:i/>
        </w:rPr>
        <w:t xml:space="preserve"> </w:t>
      </w:r>
      <w:r w:rsidR="003B3C0E" w:rsidRPr="00BA6FE3">
        <w:rPr>
          <w:rFonts w:ascii="Arial" w:hAnsi="Arial" w:cs="Arial"/>
          <w:iCs/>
        </w:rPr>
        <w:t>in</w:t>
      </w:r>
      <w:r w:rsidR="003B3C0E">
        <w:rPr>
          <w:i/>
        </w:rPr>
        <w:t xml:space="preserve"> </w:t>
      </w:r>
      <w:r w:rsidR="003B3C0E" w:rsidRPr="00C0503E">
        <w:rPr>
          <w:i/>
          <w:noProof/>
        </w:rPr>
        <w:t>SidelinkPreconfigNR</w:t>
      </w:r>
      <w:r w:rsidR="003B3C0E">
        <w:rPr>
          <w:iCs/>
          <w:noProof/>
        </w:rPr>
        <w:t xml:space="preserve">. </w:t>
      </w:r>
      <w:r w:rsidR="003B3C0E">
        <w:rPr>
          <w:rFonts w:ascii="Arial" w:hAnsi="Arial" w:cs="Arial"/>
          <w:iCs/>
          <w:noProof/>
        </w:rPr>
        <w:t xml:space="preserve">Due to the selected SyncRef has been experiencing consistent LBT failures, the UE cannot obtain measurement results of a sufficient number of SLSS transmission occasions. The UE can therefore not able to derive an accuarate </w:t>
      </w:r>
      <w:r w:rsidR="003B3C0E" w:rsidRPr="00BE3B88">
        <w:rPr>
          <w:rFonts w:ascii="Arial" w:hAnsi="Arial" w:cs="Arial"/>
        </w:rPr>
        <w:t>PSBCH-RSRP measurement result, which cannot be used to compared with</w:t>
      </w:r>
      <w:r w:rsidR="003B3C0E" w:rsidRPr="000B793D">
        <w:rPr>
          <w:rFonts w:ascii="Arial" w:hAnsi="Arial" w:cs="Arial"/>
        </w:rPr>
        <w:t xml:space="preserve"> </w:t>
      </w:r>
      <w:proofErr w:type="spellStart"/>
      <w:r w:rsidR="003B3C0E" w:rsidRPr="00C0503E">
        <w:rPr>
          <w:i/>
        </w:rPr>
        <w:t>syncTxThreshOoC</w:t>
      </w:r>
      <w:proofErr w:type="spellEnd"/>
      <w:r>
        <w:rPr>
          <w:rFonts w:ascii="Arial" w:hAnsi="Arial" w:cs="Arial"/>
        </w:rPr>
        <w:t>.</w:t>
      </w:r>
    </w:p>
    <w:p w14:paraId="7ECF0837" w14:textId="77777777" w:rsidR="00973E0A" w:rsidRDefault="00973E0A" w:rsidP="00973E0A">
      <w:pPr>
        <w:rPr>
          <w:rFonts w:ascii="Arial" w:hAnsi="Arial" w:cs="Arial"/>
          <w:bCs/>
          <w:iCs/>
          <w:szCs w:val="16"/>
        </w:rPr>
      </w:pPr>
      <w:r>
        <w:rPr>
          <w:rFonts w:ascii="Arial" w:hAnsi="Arial" w:cs="Arial"/>
          <w:bCs/>
          <w:iCs/>
          <w:szCs w:val="16"/>
        </w:rPr>
        <w:t>For the three options listed in the RAN4 LS</w:t>
      </w:r>
    </w:p>
    <w:p w14:paraId="677B0F41" w14:textId="42CE93E3" w:rsidR="00973E0A" w:rsidRPr="000B793D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0B793D">
        <w:rPr>
          <w:rFonts w:ascii="Arial" w:hAnsi="Arial" w:cs="Arial"/>
          <w:sz w:val="20"/>
          <w:szCs w:val="20"/>
        </w:rPr>
        <w:t>Opt</w:t>
      </w:r>
      <w:r w:rsidR="00187204">
        <w:rPr>
          <w:rFonts w:ascii="Arial" w:hAnsi="Arial" w:cs="Arial"/>
          <w:sz w:val="20"/>
          <w:szCs w:val="20"/>
        </w:rPr>
        <w:t>i</w:t>
      </w:r>
      <w:r w:rsidRPr="000B793D">
        <w:rPr>
          <w:rFonts w:ascii="Arial" w:hAnsi="Arial" w:cs="Arial"/>
          <w:sz w:val="20"/>
          <w:szCs w:val="20"/>
        </w:rPr>
        <w:t>on 1: cease all SLSS transmissions,</w:t>
      </w:r>
    </w:p>
    <w:p w14:paraId="77051264" w14:textId="77777777" w:rsidR="00973E0A" w:rsidRPr="000B793D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0B793D">
        <w:rPr>
          <w:rFonts w:ascii="Arial" w:hAnsi="Arial" w:cs="Arial"/>
          <w:sz w:val="20"/>
          <w:szCs w:val="20"/>
        </w:rPr>
        <w:t xml:space="preserve">Option 2: initiate SLSS transmissions </w:t>
      </w:r>
    </w:p>
    <w:p w14:paraId="189F881B" w14:textId="77777777" w:rsidR="00973E0A" w:rsidRPr="000B793D" w:rsidRDefault="00973E0A" w:rsidP="00973E0A">
      <w:pPr>
        <w:pStyle w:val="ListParagraph"/>
        <w:numPr>
          <w:ilvl w:val="1"/>
          <w:numId w:val="15"/>
        </w:numPr>
        <w:spacing w:before="0" w:beforeAutospacing="0" w:line="240" w:lineRule="auto"/>
        <w:ind w:firstLineChars="0"/>
        <w:rPr>
          <w:rFonts w:ascii="Arial" w:hAnsi="Arial" w:cs="Arial"/>
          <w:sz w:val="20"/>
          <w:szCs w:val="20"/>
        </w:rPr>
      </w:pPr>
      <w:r w:rsidRPr="000B793D">
        <w:rPr>
          <w:rFonts w:ascii="Arial" w:hAnsi="Arial" w:cs="Arial"/>
          <w:sz w:val="20"/>
          <w:szCs w:val="20"/>
        </w:rPr>
        <w:t>Option 3: UE keeps current SLSS transmission status.</w:t>
      </w:r>
    </w:p>
    <w:p w14:paraId="79BFB083" w14:textId="5E37B669" w:rsidR="00973E0A" w:rsidRPr="00BA6FE3" w:rsidRDefault="004F5D04" w:rsidP="004F5D04">
      <w:pPr>
        <w:rPr>
          <w:rFonts w:ascii="Arial" w:hAnsi="Arial" w:cs="Arial"/>
        </w:rPr>
      </w:pPr>
      <w:r w:rsidRPr="520B78F5">
        <w:rPr>
          <w:rFonts w:ascii="Arial" w:hAnsi="Arial" w:cs="Arial"/>
        </w:rPr>
        <w:t>In this scenario, RAN2 recommend</w:t>
      </w:r>
      <w:r w:rsidR="008B5B9F" w:rsidRPr="520B78F5">
        <w:rPr>
          <w:rFonts w:ascii="Arial" w:hAnsi="Arial" w:cs="Arial"/>
        </w:rPr>
        <w:t>s</w:t>
      </w:r>
      <w:r w:rsidRPr="520B78F5">
        <w:rPr>
          <w:rFonts w:ascii="Arial" w:hAnsi="Arial" w:cs="Arial"/>
        </w:rPr>
        <w:t xml:space="preserve"> that </w:t>
      </w:r>
      <w:r w:rsidR="00973E0A" w:rsidRPr="520B78F5">
        <w:rPr>
          <w:rFonts w:ascii="Arial" w:hAnsi="Arial" w:cs="Arial"/>
        </w:rPr>
        <w:t>the UE initiate</w:t>
      </w:r>
      <w:r w:rsidRPr="520B78F5">
        <w:rPr>
          <w:rFonts w:ascii="Arial" w:hAnsi="Arial" w:cs="Arial"/>
        </w:rPr>
        <w:t>s</w:t>
      </w:r>
      <w:r w:rsidR="00973E0A" w:rsidRPr="520B78F5">
        <w:rPr>
          <w:rFonts w:ascii="Arial" w:hAnsi="Arial" w:cs="Arial"/>
        </w:rPr>
        <w:t xml:space="preserve"> SLSS transmissions</w:t>
      </w:r>
      <w:r w:rsidR="008B5B9F" w:rsidRPr="520B78F5">
        <w:rPr>
          <w:rFonts w:ascii="Arial" w:hAnsi="Arial" w:cs="Arial"/>
        </w:rPr>
        <w:t xml:space="preserve"> upon exceeding the maximum allowed </w:t>
      </w:r>
      <w:r w:rsidR="00FA7684" w:rsidRPr="520B78F5">
        <w:rPr>
          <w:rFonts w:ascii="Arial" w:hAnsi="Arial" w:cs="Arial"/>
        </w:rPr>
        <w:t>CCA</w:t>
      </w:r>
      <w:r w:rsidR="008B5B9F" w:rsidRPr="520B78F5">
        <w:rPr>
          <w:rFonts w:ascii="Arial" w:hAnsi="Arial" w:cs="Arial"/>
        </w:rPr>
        <w:t xml:space="preserve"> failures during the evaluation period</w:t>
      </w:r>
      <w:r w:rsidR="00973E0A" w:rsidRPr="520B78F5">
        <w:rPr>
          <w:rFonts w:ascii="Arial" w:hAnsi="Arial" w:cs="Arial"/>
        </w:rPr>
        <w:t xml:space="preserve">, i.e., option 2. </w:t>
      </w:r>
    </w:p>
    <w:p w14:paraId="50C1B06D" w14:textId="09DF7976" w:rsidR="00C0480B" w:rsidRDefault="00C0480B" w:rsidP="00C0480B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val="en-US" w:eastAsia="zh-CN"/>
        </w:rPr>
      </w:pPr>
      <w:r w:rsidRPr="006958E1">
        <w:rPr>
          <w:rFonts w:ascii="Arial" w:eastAsia="SimSun" w:hAnsi="Arial" w:cs="Arial"/>
          <w:bCs/>
          <w:lang w:val="en-US" w:eastAsia="zh-CN"/>
        </w:rPr>
        <w:t xml:space="preserve">Therefore, RAN2 would like to </w:t>
      </w:r>
      <w:r w:rsidR="004306B9">
        <w:rPr>
          <w:rFonts w:ascii="Arial" w:eastAsia="SimSun" w:hAnsi="Arial" w:cs="Arial"/>
          <w:bCs/>
          <w:lang w:val="en-US" w:eastAsia="zh-CN"/>
        </w:rPr>
        <w:t>inform RAN4 of the below RAN2 agreement</w:t>
      </w:r>
      <w:r w:rsidRPr="006958E1">
        <w:rPr>
          <w:rFonts w:ascii="Arial" w:eastAsia="SimSun" w:hAnsi="Arial" w:cs="Arial"/>
          <w:bCs/>
          <w:lang w:val="en-US" w:eastAsia="zh-CN"/>
        </w:rPr>
        <w:t>:</w:t>
      </w:r>
    </w:p>
    <w:p w14:paraId="44B00D34" w14:textId="4F65B861" w:rsidR="004306B9" w:rsidRDefault="006A1815" w:rsidP="006A1815">
      <w:pPr>
        <w:overflowPunct/>
        <w:snapToGrid w:val="0"/>
        <w:spacing w:before="120" w:after="120"/>
        <w:textAlignment w:val="auto"/>
        <w:rPr>
          <w:rFonts w:ascii="Arial" w:eastAsia="SimSun" w:hAnsi="Arial" w:cs="Arial"/>
          <w:b/>
          <w:bCs/>
          <w:color w:val="000000" w:themeColor="text1"/>
          <w:szCs w:val="24"/>
        </w:rPr>
      </w:pPr>
      <w:r w:rsidRPr="00C53656">
        <w:rPr>
          <w:rFonts w:ascii="Arial" w:hAnsi="Arial" w:cs="Arial"/>
          <w:b/>
          <w:bCs/>
        </w:rPr>
        <w:t xml:space="preserve">Adopt Option 2, i.e., the UE with a selected </w:t>
      </w:r>
      <w:proofErr w:type="spellStart"/>
      <w:r w:rsidRPr="00C53656">
        <w:rPr>
          <w:rFonts w:ascii="Arial" w:hAnsi="Arial" w:cs="Arial"/>
          <w:b/>
          <w:bCs/>
        </w:rPr>
        <w:t>SyncRef</w:t>
      </w:r>
      <w:proofErr w:type="spellEnd"/>
      <w:r w:rsidRPr="00C53656">
        <w:rPr>
          <w:rFonts w:ascii="Arial" w:hAnsi="Arial" w:cs="Arial"/>
          <w:b/>
          <w:bCs/>
        </w:rPr>
        <w:t xml:space="preserve"> UE shall initiate SLSS transmissions </w:t>
      </w:r>
      <w:r w:rsidRPr="00C53656">
        <w:rPr>
          <w:rFonts w:ascii="Arial" w:eastAsia="SimSun" w:hAnsi="Arial" w:cs="Arial"/>
          <w:b/>
          <w:bCs/>
          <w:color w:val="000000" w:themeColor="text1"/>
          <w:szCs w:val="24"/>
        </w:rPr>
        <w:t>after reaching maximum unavailable S-SSB periods.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225B1DF5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D12F6C">
        <w:rPr>
          <w:rFonts w:ascii="Arial" w:eastAsia="SimSun" w:hAnsi="Arial" w:cs="Arial"/>
          <w:b/>
          <w:bCs/>
          <w:szCs w:val="22"/>
          <w:lang w:val="en-US" w:eastAsia="zh-CN"/>
        </w:rPr>
        <w:t>RAN4</w:t>
      </w:r>
      <w:r w:rsidR="00846FBC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E915F8E" w14:textId="651C5A6B" w:rsidR="00FC117E" w:rsidRDefault="00A136EC" w:rsidP="00FE2C5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D12F6C">
        <w:rPr>
          <w:rFonts w:ascii="Arial" w:eastAsia="SimSun" w:hAnsi="Arial" w:cs="Arial"/>
          <w:bCs/>
          <w:szCs w:val="22"/>
          <w:lang w:val="en-US" w:eastAsia="zh-CN"/>
        </w:rPr>
        <w:t>RAN4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0F0B97">
        <w:rPr>
          <w:rFonts w:ascii="Arial" w:hAnsi="Arial" w:cs="Arial"/>
        </w:rPr>
        <w:t>consider the above RAN2 agreement in the future work</w:t>
      </w:r>
      <w:r w:rsidR="00FC117E">
        <w:rPr>
          <w:rFonts w:ascii="Arial" w:hAnsi="Arial" w:cs="Arial"/>
        </w:rPr>
        <w:t>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1847A" w14:textId="53D13CB7" w:rsid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B82DC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 w:rsidR="0089470B">
        <w:rPr>
          <w:rFonts w:ascii="Arial" w:hAnsi="Arial" w:cs="Arial"/>
          <w:lang w:eastAsia="zh-CN"/>
        </w:rPr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 w:rsidR="0089470B"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 xml:space="preserve">, </w:t>
      </w:r>
      <w:proofErr w:type="gramStart"/>
      <w:r w:rsidRPr="005E3DAA">
        <w:rPr>
          <w:rFonts w:ascii="Arial" w:hAnsi="Arial" w:cs="Arial"/>
          <w:lang w:eastAsia="zh-CN"/>
        </w:rPr>
        <w:t>2023</w:t>
      </w:r>
      <w:proofErr w:type="gramEnd"/>
      <w:r w:rsidR="00973252">
        <w:rPr>
          <w:rFonts w:ascii="Arial" w:hAnsi="Arial" w:cs="Arial"/>
          <w:bCs/>
          <w:lang w:eastAsia="zh-CN"/>
        </w:rPr>
        <w:tab/>
      </w:r>
      <w:r w:rsidR="0089470B">
        <w:rPr>
          <w:rFonts w:ascii="Arial" w:hAnsi="Arial" w:cs="Arial"/>
          <w:lang w:eastAsia="zh-CN"/>
        </w:rPr>
        <w:t>Chicago</w:t>
      </w:r>
      <w:r w:rsidR="00973252">
        <w:rPr>
          <w:rFonts w:ascii="Arial" w:hAnsi="Arial" w:cs="Arial"/>
          <w:lang w:eastAsia="zh-CN"/>
        </w:rPr>
        <w:t xml:space="preserve">, </w:t>
      </w:r>
      <w:r w:rsidR="0089470B">
        <w:rPr>
          <w:rFonts w:ascii="Arial" w:hAnsi="Arial" w:cs="Arial"/>
          <w:lang w:eastAsia="zh-CN"/>
        </w:rPr>
        <w:t>US</w:t>
      </w:r>
    </w:p>
    <w:p w14:paraId="510E79F3" w14:textId="51CAF58C" w:rsidR="0017715D" w:rsidRPr="005E3DAA" w:rsidRDefault="0017715D" w:rsidP="0017715D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C9062A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 w:rsidR="005E775E">
        <w:rPr>
          <w:rFonts w:ascii="Arial" w:hAnsi="Arial" w:cs="Arial"/>
          <w:lang w:eastAsia="zh-CN"/>
        </w:rPr>
        <w:t>February 26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5E775E"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 xml:space="preserve">, </w:t>
      </w:r>
      <w:proofErr w:type="gramStart"/>
      <w:r w:rsidRPr="005E3DAA">
        <w:rPr>
          <w:rFonts w:ascii="Arial" w:hAnsi="Arial" w:cs="Arial"/>
          <w:lang w:eastAsia="zh-CN"/>
        </w:rPr>
        <w:t>202</w:t>
      </w:r>
      <w:r w:rsidR="005E775E">
        <w:rPr>
          <w:rFonts w:ascii="Arial" w:hAnsi="Arial" w:cs="Arial"/>
          <w:lang w:eastAsia="zh-CN"/>
        </w:rPr>
        <w:t>4</w:t>
      </w:r>
      <w:proofErr w:type="gramEnd"/>
      <w:r>
        <w:rPr>
          <w:rFonts w:ascii="Arial" w:hAnsi="Arial" w:cs="Arial"/>
          <w:bCs/>
          <w:lang w:eastAsia="zh-CN"/>
        </w:rPr>
        <w:tab/>
      </w:r>
      <w:r w:rsidR="009E6A49">
        <w:rPr>
          <w:rFonts w:ascii="Arial" w:hAnsi="Arial" w:cs="Arial"/>
          <w:bCs/>
          <w:lang w:eastAsia="zh-CN"/>
        </w:rPr>
        <w:t xml:space="preserve">             </w:t>
      </w:r>
      <w:r w:rsidR="009E6A49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9E6A49">
        <w:rPr>
          <w:rFonts w:ascii="Arial" w:hAnsi="Arial" w:cs="Arial"/>
          <w:lang w:eastAsia="zh-CN"/>
        </w:rPr>
        <w:t>GR</w:t>
      </w:r>
    </w:p>
    <w:p w14:paraId="2F50FD34" w14:textId="77777777" w:rsidR="0017715D" w:rsidRPr="005E3DAA" w:rsidRDefault="0017715D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sectPr w:rsidR="0017715D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C53C1" w14:textId="77777777" w:rsidR="001F27CF" w:rsidRDefault="001F27CF">
      <w:pPr>
        <w:spacing w:after="0"/>
      </w:pPr>
      <w:r>
        <w:separator/>
      </w:r>
    </w:p>
  </w:endnote>
  <w:endnote w:type="continuationSeparator" w:id="0">
    <w:p w14:paraId="7E0F5736" w14:textId="77777777" w:rsidR="001F27CF" w:rsidRDefault="001F27CF">
      <w:pPr>
        <w:spacing w:after="0"/>
      </w:pPr>
      <w:r>
        <w:continuationSeparator/>
      </w:r>
    </w:p>
  </w:endnote>
  <w:endnote w:type="continuationNotice" w:id="1">
    <w:p w14:paraId="4AFBA339" w14:textId="77777777" w:rsidR="003106AF" w:rsidRDefault="003106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2BA68" w14:textId="77777777" w:rsidR="001F27CF" w:rsidRDefault="001F27CF">
      <w:pPr>
        <w:spacing w:after="0"/>
      </w:pPr>
      <w:r>
        <w:separator/>
      </w:r>
    </w:p>
  </w:footnote>
  <w:footnote w:type="continuationSeparator" w:id="0">
    <w:p w14:paraId="1CEB3EBF" w14:textId="77777777" w:rsidR="001F27CF" w:rsidRDefault="001F27CF">
      <w:pPr>
        <w:spacing w:after="0"/>
      </w:pPr>
      <w:r>
        <w:continuationSeparator/>
      </w:r>
    </w:p>
  </w:footnote>
  <w:footnote w:type="continuationNotice" w:id="1">
    <w:p w14:paraId="3E29EFB8" w14:textId="77777777" w:rsidR="003106AF" w:rsidRDefault="003106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F45A7B"/>
    <w:multiLevelType w:val="hybridMultilevel"/>
    <w:tmpl w:val="3F2E293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5B5BA9"/>
    <w:multiLevelType w:val="hybridMultilevel"/>
    <w:tmpl w:val="4F96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A15E7"/>
    <w:multiLevelType w:val="hybridMultilevel"/>
    <w:tmpl w:val="F5B2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188836">
    <w:abstractNumId w:val="8"/>
  </w:num>
  <w:num w:numId="2" w16cid:durableId="954167509">
    <w:abstractNumId w:val="5"/>
  </w:num>
  <w:num w:numId="3" w16cid:durableId="1141190262">
    <w:abstractNumId w:val="3"/>
  </w:num>
  <w:num w:numId="4" w16cid:durableId="1754737041">
    <w:abstractNumId w:val="0"/>
  </w:num>
  <w:num w:numId="5" w16cid:durableId="1292327015">
    <w:abstractNumId w:val="13"/>
  </w:num>
  <w:num w:numId="6" w16cid:durableId="2057193636">
    <w:abstractNumId w:val="14"/>
  </w:num>
  <w:num w:numId="7" w16cid:durableId="552352083">
    <w:abstractNumId w:val="10"/>
  </w:num>
  <w:num w:numId="8" w16cid:durableId="200480508">
    <w:abstractNumId w:val="9"/>
  </w:num>
  <w:num w:numId="9" w16cid:durableId="1758212913">
    <w:abstractNumId w:val="15"/>
  </w:num>
  <w:num w:numId="10" w16cid:durableId="1720399590">
    <w:abstractNumId w:val="11"/>
  </w:num>
  <w:num w:numId="11" w16cid:durableId="1432169400">
    <w:abstractNumId w:val="7"/>
  </w:num>
  <w:num w:numId="12" w16cid:durableId="1871456183">
    <w:abstractNumId w:val="6"/>
  </w:num>
  <w:num w:numId="13" w16cid:durableId="69155719">
    <w:abstractNumId w:val="12"/>
  </w:num>
  <w:num w:numId="14" w16cid:durableId="1742942881">
    <w:abstractNumId w:val="2"/>
  </w:num>
  <w:num w:numId="15" w16cid:durableId="1780566529">
    <w:abstractNumId w:val="1"/>
  </w:num>
  <w:num w:numId="16" w16cid:durableId="5178920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2865"/>
    <w:rsid w:val="00015E47"/>
    <w:rsid w:val="00017F23"/>
    <w:rsid w:val="00033439"/>
    <w:rsid w:val="00036D6F"/>
    <w:rsid w:val="00041A61"/>
    <w:rsid w:val="00066D23"/>
    <w:rsid w:val="00070A69"/>
    <w:rsid w:val="000938A7"/>
    <w:rsid w:val="000940BC"/>
    <w:rsid w:val="0009767F"/>
    <w:rsid w:val="000A5DD4"/>
    <w:rsid w:val="000A77A1"/>
    <w:rsid w:val="000A7CA1"/>
    <w:rsid w:val="000B1DD5"/>
    <w:rsid w:val="000C0A6C"/>
    <w:rsid w:val="000C7BD2"/>
    <w:rsid w:val="000D0E03"/>
    <w:rsid w:val="000D4449"/>
    <w:rsid w:val="000E2AF5"/>
    <w:rsid w:val="000E74B8"/>
    <w:rsid w:val="000F0B97"/>
    <w:rsid w:val="000F25E0"/>
    <w:rsid w:val="000F60F1"/>
    <w:rsid w:val="000F6242"/>
    <w:rsid w:val="000F6635"/>
    <w:rsid w:val="000F71C2"/>
    <w:rsid w:val="001008EB"/>
    <w:rsid w:val="00105E86"/>
    <w:rsid w:val="00130C31"/>
    <w:rsid w:val="001321DF"/>
    <w:rsid w:val="001323AB"/>
    <w:rsid w:val="00153D90"/>
    <w:rsid w:val="001600F2"/>
    <w:rsid w:val="001730F1"/>
    <w:rsid w:val="0017533F"/>
    <w:rsid w:val="00175352"/>
    <w:rsid w:val="0017715D"/>
    <w:rsid w:val="00187204"/>
    <w:rsid w:val="001A1562"/>
    <w:rsid w:val="001A1EB8"/>
    <w:rsid w:val="001A7A6C"/>
    <w:rsid w:val="001B2DD1"/>
    <w:rsid w:val="001C0A79"/>
    <w:rsid w:val="001D7102"/>
    <w:rsid w:val="001F27CF"/>
    <w:rsid w:val="00200CCF"/>
    <w:rsid w:val="00203BA2"/>
    <w:rsid w:val="002059D5"/>
    <w:rsid w:val="002100A2"/>
    <w:rsid w:val="00215EA4"/>
    <w:rsid w:val="00216D44"/>
    <w:rsid w:val="002345C5"/>
    <w:rsid w:val="002434C5"/>
    <w:rsid w:val="00256CD1"/>
    <w:rsid w:val="002740AE"/>
    <w:rsid w:val="00275E68"/>
    <w:rsid w:val="002801C0"/>
    <w:rsid w:val="00282469"/>
    <w:rsid w:val="00291CBA"/>
    <w:rsid w:val="0029395B"/>
    <w:rsid w:val="00293F4F"/>
    <w:rsid w:val="002A1662"/>
    <w:rsid w:val="002B73B6"/>
    <w:rsid w:val="002C14F9"/>
    <w:rsid w:val="002C36B7"/>
    <w:rsid w:val="002D1A1B"/>
    <w:rsid w:val="002D1ED0"/>
    <w:rsid w:val="002D3F48"/>
    <w:rsid w:val="002E7748"/>
    <w:rsid w:val="002F1254"/>
    <w:rsid w:val="002F1940"/>
    <w:rsid w:val="002F4B58"/>
    <w:rsid w:val="00300019"/>
    <w:rsid w:val="003012AE"/>
    <w:rsid w:val="00305882"/>
    <w:rsid w:val="003106AF"/>
    <w:rsid w:val="003112C4"/>
    <w:rsid w:val="00311EE0"/>
    <w:rsid w:val="00316D3A"/>
    <w:rsid w:val="0031762C"/>
    <w:rsid w:val="003272B5"/>
    <w:rsid w:val="003379F4"/>
    <w:rsid w:val="00340F12"/>
    <w:rsid w:val="00351A2B"/>
    <w:rsid w:val="00355150"/>
    <w:rsid w:val="00372EE8"/>
    <w:rsid w:val="00383545"/>
    <w:rsid w:val="00386B83"/>
    <w:rsid w:val="003872C5"/>
    <w:rsid w:val="0039359B"/>
    <w:rsid w:val="003957CB"/>
    <w:rsid w:val="003A0CA1"/>
    <w:rsid w:val="003A6578"/>
    <w:rsid w:val="003A6C49"/>
    <w:rsid w:val="003A71AF"/>
    <w:rsid w:val="003B2B4F"/>
    <w:rsid w:val="003B3C0E"/>
    <w:rsid w:val="003B6ACE"/>
    <w:rsid w:val="003C6B05"/>
    <w:rsid w:val="003C7E22"/>
    <w:rsid w:val="003D0DFB"/>
    <w:rsid w:val="003D3E8F"/>
    <w:rsid w:val="003F639B"/>
    <w:rsid w:val="004064FC"/>
    <w:rsid w:val="004102E8"/>
    <w:rsid w:val="00417F36"/>
    <w:rsid w:val="00427B37"/>
    <w:rsid w:val="004306B9"/>
    <w:rsid w:val="00433500"/>
    <w:rsid w:val="00433F71"/>
    <w:rsid w:val="00440D43"/>
    <w:rsid w:val="00444EBC"/>
    <w:rsid w:val="00452E91"/>
    <w:rsid w:val="00455B2A"/>
    <w:rsid w:val="00465F60"/>
    <w:rsid w:val="00471F51"/>
    <w:rsid w:val="00486D94"/>
    <w:rsid w:val="00490390"/>
    <w:rsid w:val="00490945"/>
    <w:rsid w:val="00493D72"/>
    <w:rsid w:val="00493EB5"/>
    <w:rsid w:val="00497A79"/>
    <w:rsid w:val="004A29D4"/>
    <w:rsid w:val="004A5C84"/>
    <w:rsid w:val="004A712E"/>
    <w:rsid w:val="004B0BAD"/>
    <w:rsid w:val="004B0D02"/>
    <w:rsid w:val="004D0E0A"/>
    <w:rsid w:val="004D759F"/>
    <w:rsid w:val="004E3939"/>
    <w:rsid w:val="004E70AB"/>
    <w:rsid w:val="004F5D04"/>
    <w:rsid w:val="004F6924"/>
    <w:rsid w:val="0050376C"/>
    <w:rsid w:val="00521EB9"/>
    <w:rsid w:val="0052273B"/>
    <w:rsid w:val="00545D18"/>
    <w:rsid w:val="00554312"/>
    <w:rsid w:val="00575BAB"/>
    <w:rsid w:val="005770D1"/>
    <w:rsid w:val="00583094"/>
    <w:rsid w:val="00584EB7"/>
    <w:rsid w:val="00594317"/>
    <w:rsid w:val="00596B9B"/>
    <w:rsid w:val="005A4568"/>
    <w:rsid w:val="005C2D80"/>
    <w:rsid w:val="005D05B9"/>
    <w:rsid w:val="005D2DEC"/>
    <w:rsid w:val="005D3073"/>
    <w:rsid w:val="005E3DAA"/>
    <w:rsid w:val="005E775E"/>
    <w:rsid w:val="005F46EE"/>
    <w:rsid w:val="005F77EB"/>
    <w:rsid w:val="005F7B38"/>
    <w:rsid w:val="00611C34"/>
    <w:rsid w:val="00616758"/>
    <w:rsid w:val="00624287"/>
    <w:rsid w:val="00634730"/>
    <w:rsid w:val="00637093"/>
    <w:rsid w:val="00640464"/>
    <w:rsid w:val="00644AA8"/>
    <w:rsid w:val="006450DF"/>
    <w:rsid w:val="0065127F"/>
    <w:rsid w:val="006559EA"/>
    <w:rsid w:val="00660815"/>
    <w:rsid w:val="00660B0B"/>
    <w:rsid w:val="0067020D"/>
    <w:rsid w:val="00672DB0"/>
    <w:rsid w:val="006749CF"/>
    <w:rsid w:val="00682E84"/>
    <w:rsid w:val="006958E1"/>
    <w:rsid w:val="006A1815"/>
    <w:rsid w:val="006B4FEC"/>
    <w:rsid w:val="006C7D53"/>
    <w:rsid w:val="006E734C"/>
    <w:rsid w:val="006F284A"/>
    <w:rsid w:val="006F28D2"/>
    <w:rsid w:val="006F7AD4"/>
    <w:rsid w:val="007112DA"/>
    <w:rsid w:val="007205D9"/>
    <w:rsid w:val="00720F18"/>
    <w:rsid w:val="00721762"/>
    <w:rsid w:val="007446A7"/>
    <w:rsid w:val="00747A19"/>
    <w:rsid w:val="00750FB3"/>
    <w:rsid w:val="00760630"/>
    <w:rsid w:val="007812C8"/>
    <w:rsid w:val="007839AA"/>
    <w:rsid w:val="00794318"/>
    <w:rsid w:val="007A47D7"/>
    <w:rsid w:val="007B0F9A"/>
    <w:rsid w:val="007C536A"/>
    <w:rsid w:val="007C7A5F"/>
    <w:rsid w:val="007D314F"/>
    <w:rsid w:val="007F4F92"/>
    <w:rsid w:val="0080230A"/>
    <w:rsid w:val="008027C0"/>
    <w:rsid w:val="00807417"/>
    <w:rsid w:val="00817B5A"/>
    <w:rsid w:val="008243B5"/>
    <w:rsid w:val="0082486E"/>
    <w:rsid w:val="00826EB3"/>
    <w:rsid w:val="00835013"/>
    <w:rsid w:val="00842874"/>
    <w:rsid w:val="00842C8C"/>
    <w:rsid w:val="00846FBC"/>
    <w:rsid w:val="008470E7"/>
    <w:rsid w:val="008544D1"/>
    <w:rsid w:val="0085580C"/>
    <w:rsid w:val="00863883"/>
    <w:rsid w:val="008875AE"/>
    <w:rsid w:val="0089470B"/>
    <w:rsid w:val="00896179"/>
    <w:rsid w:val="008A399E"/>
    <w:rsid w:val="008B5B9F"/>
    <w:rsid w:val="008B6D78"/>
    <w:rsid w:val="008C5B1D"/>
    <w:rsid w:val="008C6507"/>
    <w:rsid w:val="008C7E21"/>
    <w:rsid w:val="008D772F"/>
    <w:rsid w:val="008F2045"/>
    <w:rsid w:val="008F6C46"/>
    <w:rsid w:val="00905A08"/>
    <w:rsid w:val="00910CB5"/>
    <w:rsid w:val="00921E22"/>
    <w:rsid w:val="00924333"/>
    <w:rsid w:val="00931655"/>
    <w:rsid w:val="00936404"/>
    <w:rsid w:val="00937A48"/>
    <w:rsid w:val="0094210D"/>
    <w:rsid w:val="0094510B"/>
    <w:rsid w:val="0094618B"/>
    <w:rsid w:val="00966E93"/>
    <w:rsid w:val="0097066B"/>
    <w:rsid w:val="00973252"/>
    <w:rsid w:val="00973E0A"/>
    <w:rsid w:val="00975B84"/>
    <w:rsid w:val="00992382"/>
    <w:rsid w:val="00993F7A"/>
    <w:rsid w:val="0099764C"/>
    <w:rsid w:val="009A70FF"/>
    <w:rsid w:val="009C16E0"/>
    <w:rsid w:val="009D4ADF"/>
    <w:rsid w:val="009D5B13"/>
    <w:rsid w:val="009D6D33"/>
    <w:rsid w:val="009E6A49"/>
    <w:rsid w:val="009E6E8F"/>
    <w:rsid w:val="009E7703"/>
    <w:rsid w:val="00A02077"/>
    <w:rsid w:val="00A06303"/>
    <w:rsid w:val="00A06701"/>
    <w:rsid w:val="00A136EC"/>
    <w:rsid w:val="00A32DFD"/>
    <w:rsid w:val="00A35635"/>
    <w:rsid w:val="00A36A58"/>
    <w:rsid w:val="00A4294C"/>
    <w:rsid w:val="00A53DA7"/>
    <w:rsid w:val="00A56100"/>
    <w:rsid w:val="00A66DA8"/>
    <w:rsid w:val="00A73852"/>
    <w:rsid w:val="00A73AAC"/>
    <w:rsid w:val="00A76E5A"/>
    <w:rsid w:val="00A879D8"/>
    <w:rsid w:val="00A90859"/>
    <w:rsid w:val="00A961D6"/>
    <w:rsid w:val="00AA2AEB"/>
    <w:rsid w:val="00AA7BC0"/>
    <w:rsid w:val="00AB50E6"/>
    <w:rsid w:val="00AC169F"/>
    <w:rsid w:val="00AD5781"/>
    <w:rsid w:val="00AD7E3D"/>
    <w:rsid w:val="00AE5F72"/>
    <w:rsid w:val="00AE7758"/>
    <w:rsid w:val="00AF4365"/>
    <w:rsid w:val="00B01D01"/>
    <w:rsid w:val="00B07797"/>
    <w:rsid w:val="00B1663F"/>
    <w:rsid w:val="00B25A7D"/>
    <w:rsid w:val="00B347C0"/>
    <w:rsid w:val="00B40169"/>
    <w:rsid w:val="00B513E7"/>
    <w:rsid w:val="00B622D6"/>
    <w:rsid w:val="00B6361E"/>
    <w:rsid w:val="00B64B93"/>
    <w:rsid w:val="00B7228D"/>
    <w:rsid w:val="00B75DAD"/>
    <w:rsid w:val="00B82DC4"/>
    <w:rsid w:val="00B93160"/>
    <w:rsid w:val="00B9542F"/>
    <w:rsid w:val="00B959A3"/>
    <w:rsid w:val="00B97703"/>
    <w:rsid w:val="00BB1C1F"/>
    <w:rsid w:val="00BB2B6D"/>
    <w:rsid w:val="00BD0F93"/>
    <w:rsid w:val="00BD60DA"/>
    <w:rsid w:val="00BE0CCD"/>
    <w:rsid w:val="00C03F83"/>
    <w:rsid w:val="00C0480B"/>
    <w:rsid w:val="00C0554E"/>
    <w:rsid w:val="00C126F3"/>
    <w:rsid w:val="00C2374B"/>
    <w:rsid w:val="00C50D7C"/>
    <w:rsid w:val="00C53656"/>
    <w:rsid w:val="00C55888"/>
    <w:rsid w:val="00C55C2D"/>
    <w:rsid w:val="00C63098"/>
    <w:rsid w:val="00C63143"/>
    <w:rsid w:val="00C643D2"/>
    <w:rsid w:val="00C7532D"/>
    <w:rsid w:val="00C9062A"/>
    <w:rsid w:val="00CA02CA"/>
    <w:rsid w:val="00CA451E"/>
    <w:rsid w:val="00CB614B"/>
    <w:rsid w:val="00CC1D74"/>
    <w:rsid w:val="00CC6489"/>
    <w:rsid w:val="00CC75D3"/>
    <w:rsid w:val="00CD35A9"/>
    <w:rsid w:val="00CD6653"/>
    <w:rsid w:val="00CD7AFD"/>
    <w:rsid w:val="00CE6F48"/>
    <w:rsid w:val="00CF01B6"/>
    <w:rsid w:val="00CF0CCB"/>
    <w:rsid w:val="00CF6087"/>
    <w:rsid w:val="00D07765"/>
    <w:rsid w:val="00D12F6C"/>
    <w:rsid w:val="00D148ED"/>
    <w:rsid w:val="00D4373C"/>
    <w:rsid w:val="00D51CF7"/>
    <w:rsid w:val="00D55BD5"/>
    <w:rsid w:val="00D60643"/>
    <w:rsid w:val="00D65D14"/>
    <w:rsid w:val="00D71223"/>
    <w:rsid w:val="00D80532"/>
    <w:rsid w:val="00D80BB8"/>
    <w:rsid w:val="00D82764"/>
    <w:rsid w:val="00D86319"/>
    <w:rsid w:val="00DA1D22"/>
    <w:rsid w:val="00DA6D25"/>
    <w:rsid w:val="00DA7E21"/>
    <w:rsid w:val="00DA7F7C"/>
    <w:rsid w:val="00DB0695"/>
    <w:rsid w:val="00DB0ED4"/>
    <w:rsid w:val="00DB1E34"/>
    <w:rsid w:val="00DB7298"/>
    <w:rsid w:val="00DC5460"/>
    <w:rsid w:val="00DD2C14"/>
    <w:rsid w:val="00DE329E"/>
    <w:rsid w:val="00DF309C"/>
    <w:rsid w:val="00DF420D"/>
    <w:rsid w:val="00DF6994"/>
    <w:rsid w:val="00E03F00"/>
    <w:rsid w:val="00E07901"/>
    <w:rsid w:val="00E1486F"/>
    <w:rsid w:val="00E31E3E"/>
    <w:rsid w:val="00E40934"/>
    <w:rsid w:val="00E411F4"/>
    <w:rsid w:val="00E63F0B"/>
    <w:rsid w:val="00E64444"/>
    <w:rsid w:val="00E720AE"/>
    <w:rsid w:val="00E84D74"/>
    <w:rsid w:val="00EA49C1"/>
    <w:rsid w:val="00EB00C9"/>
    <w:rsid w:val="00EB3C7D"/>
    <w:rsid w:val="00EB534F"/>
    <w:rsid w:val="00EC4363"/>
    <w:rsid w:val="00EC4E84"/>
    <w:rsid w:val="00ED30CD"/>
    <w:rsid w:val="00ED62D0"/>
    <w:rsid w:val="00ED655E"/>
    <w:rsid w:val="00EE33B6"/>
    <w:rsid w:val="00EF03E8"/>
    <w:rsid w:val="00EF1717"/>
    <w:rsid w:val="00EF28B8"/>
    <w:rsid w:val="00F0372C"/>
    <w:rsid w:val="00F0654D"/>
    <w:rsid w:val="00F24719"/>
    <w:rsid w:val="00F3119E"/>
    <w:rsid w:val="00F32200"/>
    <w:rsid w:val="00F35E1B"/>
    <w:rsid w:val="00F517C0"/>
    <w:rsid w:val="00F52490"/>
    <w:rsid w:val="00F5323D"/>
    <w:rsid w:val="00F63B88"/>
    <w:rsid w:val="00F70C54"/>
    <w:rsid w:val="00F73826"/>
    <w:rsid w:val="00F7536E"/>
    <w:rsid w:val="00F75DDA"/>
    <w:rsid w:val="00F81650"/>
    <w:rsid w:val="00F87990"/>
    <w:rsid w:val="00F97191"/>
    <w:rsid w:val="00FA0D6E"/>
    <w:rsid w:val="00FA16BB"/>
    <w:rsid w:val="00FA19B0"/>
    <w:rsid w:val="00FA7684"/>
    <w:rsid w:val="00FC117E"/>
    <w:rsid w:val="00FC2283"/>
    <w:rsid w:val="00FC2391"/>
    <w:rsid w:val="00FC2BB9"/>
    <w:rsid w:val="00FC4FF1"/>
    <w:rsid w:val="00FC5887"/>
    <w:rsid w:val="00FD08EE"/>
    <w:rsid w:val="00FD222C"/>
    <w:rsid w:val="00FE2C54"/>
    <w:rsid w:val="00FF1773"/>
    <w:rsid w:val="00FF1CFB"/>
    <w:rsid w:val="00FF2B6C"/>
    <w:rsid w:val="520B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606EB0AB-02A0-4259-9A81-3CD40150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link w:val="TALCar"/>
    <w:qFormat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A45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A451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02865"/>
    <w:pPr>
      <w:spacing w:before="100" w:beforeAutospacing="1" w:line="259" w:lineRule="auto"/>
      <w:ind w:firstLineChars="200" w:firstLine="420"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02865"/>
    <w:rPr>
      <w:rFonts w:eastAsia="Times New Roman"/>
      <w:sz w:val="24"/>
      <w:szCs w:val="24"/>
      <w:lang w:eastAsia="en-US"/>
    </w:rPr>
  </w:style>
  <w:style w:type="paragraph" w:customStyle="1" w:styleId="3GPPHeader">
    <w:name w:val="3GPP_Header"/>
    <w:basedOn w:val="BodyText"/>
    <w:rsid w:val="0067020D"/>
    <w:pPr>
      <w:tabs>
        <w:tab w:val="left" w:pos="1701"/>
        <w:tab w:val="right" w:pos="9639"/>
      </w:tabs>
      <w:spacing w:after="240"/>
      <w:jc w:val="both"/>
    </w:pPr>
    <w:rPr>
      <w:rFonts w:cs="Times New Roman"/>
      <w:b/>
      <w:color w:val="auto"/>
      <w:sz w:val="24"/>
    </w:rPr>
  </w:style>
  <w:style w:type="character" w:customStyle="1" w:styleId="TALCar">
    <w:name w:val="TAL Car"/>
    <w:link w:val="TAL"/>
    <w:qFormat/>
    <w:rsid w:val="0080230A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A9717F-9B87-43A3-8508-9FDFCD39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B3A9F-BCD8-4D28-8883-C53A75DBAC62}">
  <ds:schemaRefs>
    <ds:schemaRef ds:uri="http://schemas.microsoft.com/sharepoint/v3"/>
    <ds:schemaRef ds:uri="2f282d3b-eb4a-4b09-b61f-b9593442e286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949C4AD-E212-4B2F-84F6-ABD501829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342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Ericsson(Min)</cp:lastModifiedBy>
  <cp:revision>3</cp:revision>
  <cp:lastPrinted>2002-04-23T07:10:00Z</cp:lastPrinted>
  <dcterms:created xsi:type="dcterms:W3CDTF">2023-09-28T07:41:00Z</dcterms:created>
  <dcterms:modified xsi:type="dcterms:W3CDTF">2023-09-28T07:42:00Z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fb5e05098e6a95cc42e56482cedea5a37a0231b0ce7852ba2853375aac8cbf37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